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EFF90" w14:textId="77777777" w:rsidR="0045188E" w:rsidRDefault="0045188E" w:rsidP="004518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RAYSON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329F28FB" w14:textId="77777777" w:rsidR="0045188E" w:rsidRDefault="0045188E" w:rsidP="004518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F3EDB7" w14:textId="77777777" w:rsidR="0045188E" w:rsidRDefault="0045188E" w:rsidP="004518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F358BB" w14:textId="77777777" w:rsidR="0045188E" w:rsidRDefault="0045188E" w:rsidP="004518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Stephen.</w:t>
      </w:r>
    </w:p>
    <w:p w14:paraId="289FA9D8" w14:textId="77777777" w:rsidR="0045188E" w:rsidRDefault="0045188E" w:rsidP="004518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p.107)</w:t>
      </w:r>
    </w:p>
    <w:p w14:paraId="104387E2" w14:textId="77777777" w:rsidR="0045188E" w:rsidRDefault="0045188E" w:rsidP="004518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Children:   Margery(q.v.) and Richard(q.v.).     (ibid.)</w:t>
      </w:r>
    </w:p>
    <w:p w14:paraId="09C0965D" w14:textId="77777777" w:rsidR="0045188E" w:rsidRDefault="0045188E" w:rsidP="004518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55162C" w14:textId="77777777" w:rsidR="0045188E" w:rsidRDefault="0045188E" w:rsidP="004518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406C27" w14:textId="77777777" w:rsidR="0045188E" w:rsidRDefault="0045188E" w:rsidP="004518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Feb.1428</w:t>
      </w:r>
      <w:r>
        <w:rPr>
          <w:rFonts w:ascii="Times New Roman" w:hAnsi="Times New Roman" w:cs="Times New Roman"/>
          <w:sz w:val="24"/>
          <w:szCs w:val="24"/>
        </w:rPr>
        <w:tab/>
        <w:t>She had a bequest in the Will of John White of Abbots Walden,</w:t>
      </w:r>
    </w:p>
    <w:p w14:paraId="6D81E9A9" w14:textId="77777777" w:rsidR="0045188E" w:rsidRDefault="0045188E" w:rsidP="004518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Hertfordshire(q.v.).   (ibid.)</w:t>
      </w:r>
    </w:p>
    <w:p w14:paraId="2BEDDBE7" w14:textId="77777777" w:rsidR="0045188E" w:rsidRDefault="0045188E" w:rsidP="004518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19E8C9" w14:textId="77777777" w:rsidR="0045188E" w:rsidRDefault="0045188E" w:rsidP="004518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0445E2" w14:textId="77777777" w:rsidR="0045188E" w:rsidRDefault="0045188E" w:rsidP="004518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April 2021</w:t>
      </w:r>
    </w:p>
    <w:p w14:paraId="31F593E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46ED5" w14:textId="77777777" w:rsidR="0045188E" w:rsidRDefault="0045188E" w:rsidP="009139A6">
      <w:r>
        <w:separator/>
      </w:r>
    </w:p>
  </w:endnote>
  <w:endnote w:type="continuationSeparator" w:id="0">
    <w:p w14:paraId="4ACD8CA5" w14:textId="77777777" w:rsidR="0045188E" w:rsidRDefault="004518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7D6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B2F2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0CC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6B97D" w14:textId="77777777" w:rsidR="0045188E" w:rsidRDefault="0045188E" w:rsidP="009139A6">
      <w:r>
        <w:separator/>
      </w:r>
    </w:p>
  </w:footnote>
  <w:footnote w:type="continuationSeparator" w:id="0">
    <w:p w14:paraId="5A56B523" w14:textId="77777777" w:rsidR="0045188E" w:rsidRDefault="004518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227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0FC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94F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88E"/>
    <w:rsid w:val="000666E0"/>
    <w:rsid w:val="002510B7"/>
    <w:rsid w:val="0045188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5437D"/>
  <w15:chartTrackingRefBased/>
  <w15:docId w15:val="{A03DA819-EE7A-47B6-AEB0-028E74E2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2021-04-16T19:33:00Z</dcterms:created>
  <dcterms:modified xsi:type="dcterms:W3CDTF">2021-04-16T19:34:00Z</dcterms:modified>
</cp:coreProperties>
</file>